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F57F1-E9D7-46AE-A263-26263FBB88F1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